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727" w:rsidRPr="00243C93" w:rsidRDefault="009E472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bg-BG"/>
        </w:rPr>
        <w:t xml:space="preserve">              </w:t>
      </w:r>
      <w:r w:rsidRPr="00073F7D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bookmarkStart w:id="0" w:name="_GoBack"/>
      <w:bookmarkEnd w:id="0"/>
    </w:p>
    <w:tbl>
      <w:tblPr>
        <w:tblpPr w:leftFromText="180" w:rightFromText="180" w:vertAnchor="page" w:horzAnchor="margin" w:tblpY="518"/>
        <w:tblW w:w="972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720"/>
      </w:tblGrid>
      <w:tr w:rsidR="009E4727" w:rsidRPr="005177EF" w:rsidTr="00403677">
        <w:trPr>
          <w:tblCellSpacing w:w="0" w:type="dxa"/>
        </w:trPr>
        <w:tc>
          <w:tcPr>
            <w:tcW w:w="9720" w:type="dxa"/>
          </w:tcPr>
          <w:p w:rsidR="009E4727" w:rsidRPr="00AB15FA" w:rsidRDefault="009E4727" w:rsidP="00247B21">
            <w:pPr>
              <w:pStyle w:val="Header"/>
              <w:jc w:val="center"/>
              <w:rPr>
                <w:szCs w:val="24"/>
              </w:rPr>
            </w:pPr>
            <w:r w:rsidRPr="00AB15FA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val="bg-BG" w:eastAsia="ru-RU"/>
              </w:rPr>
              <w:t>„</w:t>
            </w:r>
            <w:r w:rsidRPr="00AB15FA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ru-RU"/>
              </w:rPr>
              <w:t>Доставка на компютърни конфигурации за общинска администрация</w:t>
            </w:r>
            <w:r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B15FA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val="bg-BG" w:eastAsia="ru-RU"/>
              </w:rPr>
              <w:t xml:space="preserve">и </w:t>
            </w:r>
            <w:r w:rsidRPr="00AB15FA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ru-RU"/>
              </w:rPr>
              <w:t>в населените места на общината по обособени позиции</w:t>
            </w:r>
            <w:r w:rsidRPr="00AB15FA">
              <w:rPr>
                <w:sz w:val="24"/>
                <w:szCs w:val="24"/>
                <w:lang w:val="bg-BG"/>
              </w:rPr>
              <w:t>”</w:t>
            </w:r>
          </w:p>
          <w:p w:rsidR="009E4727" w:rsidRPr="005177EF" w:rsidRDefault="009E4727" w:rsidP="0084402C">
            <w:pPr>
              <w:spacing w:before="60" w:after="60"/>
              <w:ind w:left="36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9E4727" w:rsidRDefault="009E4727"/>
    <w:tbl>
      <w:tblPr>
        <w:tblpPr w:leftFromText="141" w:rightFromText="141" w:vertAnchor="text" w:tblpY="2"/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9E4727" w:rsidRPr="005177EF" w:rsidTr="001D1480">
        <w:trPr>
          <w:tblCellSpacing w:w="0" w:type="dxa"/>
        </w:trPr>
        <w:tc>
          <w:tcPr>
            <w:tcW w:w="9645" w:type="dxa"/>
          </w:tcPr>
          <w:p w:rsidR="009E4727" w:rsidRPr="00925E92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>ДЕКЛАРАЦИЯ</w:t>
            </w:r>
          </w:p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E92">
              <w:rPr>
                <w:rFonts w:ascii="Times New Roman" w:hAnsi="Times New Roman" w:cs="Times New Roman"/>
                <w:b/>
                <w:sz w:val="24"/>
                <w:szCs w:val="24"/>
              </w:rPr>
              <w:t>за конфиденциалност по чл. 33, ал. 4 ЗОП</w:t>
            </w:r>
          </w:p>
        </w:tc>
      </w:tr>
      <w:tr w:rsidR="009E4727" w:rsidRPr="005177EF" w:rsidTr="001D1480">
        <w:trPr>
          <w:tblCellSpacing w:w="0" w:type="dxa"/>
        </w:trPr>
        <w:tc>
          <w:tcPr>
            <w:tcW w:w="9645" w:type="dxa"/>
          </w:tcPr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………………,</w:t>
            </w:r>
          </w:p>
        </w:tc>
      </w:tr>
      <w:tr w:rsidR="009E4727" w:rsidRPr="005177EF" w:rsidTr="001D1480">
        <w:trPr>
          <w:tblCellSpacing w:w="0" w:type="dxa"/>
        </w:trPr>
        <w:tc>
          <w:tcPr>
            <w:tcW w:w="9645" w:type="dxa"/>
          </w:tcPr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(трите имена)</w:t>
            </w:r>
          </w:p>
        </w:tc>
      </w:tr>
      <w:tr w:rsidR="009E4727" w:rsidRPr="005177EF" w:rsidTr="001D1480">
        <w:trPr>
          <w:tblCellSpacing w:w="0" w:type="dxa"/>
        </w:trPr>
        <w:tc>
          <w:tcPr>
            <w:tcW w:w="9645" w:type="dxa"/>
          </w:tcPr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………………,</w:t>
            </w:r>
          </w:p>
        </w:tc>
      </w:tr>
      <w:tr w:rsidR="009E4727" w:rsidRPr="005177EF" w:rsidTr="001D1480">
        <w:trPr>
          <w:tblCellSpacing w:w="0" w:type="dxa"/>
        </w:trPr>
        <w:tc>
          <w:tcPr>
            <w:tcW w:w="9645" w:type="dxa"/>
          </w:tcPr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27" w:rsidRPr="001D1480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D1480">
              <w:rPr>
                <w:rFonts w:ascii="Times New Roman" w:hAnsi="Times New Roman" w:cs="Times New Roman"/>
                <w:i/>
                <w:iCs/>
              </w:rPr>
              <w:t>(номер на лична карта, дата, орган и място на издаването)</w:t>
            </w:r>
          </w:p>
        </w:tc>
      </w:tr>
      <w:tr w:rsidR="009E4727" w:rsidRPr="005177EF" w:rsidTr="001D1480">
        <w:trPr>
          <w:tblCellSpacing w:w="0" w:type="dxa"/>
        </w:trPr>
        <w:tc>
          <w:tcPr>
            <w:tcW w:w="9645" w:type="dxa"/>
          </w:tcPr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в качеството си на 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9E4727" w:rsidRPr="005177EF" w:rsidTr="001D1480">
        <w:trPr>
          <w:tblCellSpacing w:w="0" w:type="dxa"/>
        </w:trPr>
        <w:tc>
          <w:tcPr>
            <w:tcW w:w="9645" w:type="dxa"/>
          </w:tcPr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(длъжност)</w:t>
            </w:r>
          </w:p>
        </w:tc>
      </w:tr>
      <w:tr w:rsidR="009E4727" w:rsidRPr="005177EF" w:rsidTr="001D1480">
        <w:trPr>
          <w:tblCellSpacing w:w="0" w:type="dxa"/>
        </w:trPr>
        <w:tc>
          <w:tcPr>
            <w:tcW w:w="9645" w:type="dxa"/>
          </w:tcPr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на 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………………………., </w:t>
            </w:r>
          </w:p>
        </w:tc>
      </w:tr>
      <w:tr w:rsidR="009E4727" w:rsidRPr="005177EF" w:rsidTr="001D1480">
        <w:trPr>
          <w:tblCellSpacing w:w="0" w:type="dxa"/>
        </w:trPr>
        <w:tc>
          <w:tcPr>
            <w:tcW w:w="9645" w:type="dxa"/>
          </w:tcPr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на участника)</w:t>
            </w:r>
          </w:p>
        </w:tc>
      </w:tr>
      <w:tr w:rsidR="009E4727" w:rsidRPr="00BA6D2C" w:rsidTr="001D1480">
        <w:trPr>
          <w:tblCellSpacing w:w="0" w:type="dxa"/>
        </w:trPr>
        <w:tc>
          <w:tcPr>
            <w:tcW w:w="9645" w:type="dxa"/>
          </w:tcPr>
          <w:p w:rsidR="009E4727" w:rsidRPr="00BA6D2C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27" w:rsidRPr="00BA6D2C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ЕИК/БУЛСТАТ ............................................................................................................................ </w:t>
            </w:r>
          </w:p>
          <w:p w:rsidR="009E4727" w:rsidRDefault="009E4727" w:rsidP="00DF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участник в процедура за възлагане на обществена поръчка с предмет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7C45">
              <w:rPr>
                <w:rStyle w:val="5pt"/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bg-BG" w:eastAsia="ru-RU"/>
              </w:rPr>
              <w:t>„</w:t>
            </w:r>
            <w:r w:rsidRPr="00857C45">
              <w:rPr>
                <w:rStyle w:val="5pt"/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Доставка на компютърни конфигурации за общинска администрация</w:t>
            </w:r>
            <w:r>
              <w:rPr>
                <w:rStyle w:val="5pt"/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7C45">
              <w:rPr>
                <w:rStyle w:val="5pt"/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bg-BG" w:eastAsia="ru-RU"/>
              </w:rPr>
              <w:t xml:space="preserve">и </w:t>
            </w:r>
            <w:r w:rsidRPr="00857C45">
              <w:rPr>
                <w:rStyle w:val="5pt"/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в населените места на общината по обособени позиции</w:t>
            </w:r>
            <w:r w:rsidRPr="00857C45">
              <w:rPr>
                <w:rStyle w:val="5pt"/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bg-BG" w:eastAsia="ru-RU"/>
              </w:rPr>
              <w:t>”</w:t>
            </w:r>
            <w:r w:rsidRPr="00857C45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: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</w:t>
            </w:r>
          </w:p>
          <w:p w:rsidR="009E4727" w:rsidRPr="006F5C74" w:rsidRDefault="009E4727" w:rsidP="00DF0F2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F5C7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 обособена позиция: ............................................................................................................................................................</w:t>
            </w:r>
          </w:p>
          <w:p w:rsidR="009E4727" w:rsidRPr="00BA6D2C" w:rsidRDefault="009E4727" w:rsidP="00DF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74"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6F5C74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</w:p>
        </w:tc>
      </w:tr>
      <w:tr w:rsidR="009E4727" w:rsidRPr="005177EF" w:rsidTr="001D1480">
        <w:trPr>
          <w:tblCellSpacing w:w="0" w:type="dxa"/>
        </w:trPr>
        <w:tc>
          <w:tcPr>
            <w:tcW w:w="9645" w:type="dxa"/>
          </w:tcPr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ДЕКЛАРИРАМ:</w:t>
            </w:r>
          </w:p>
        </w:tc>
      </w:tr>
      <w:tr w:rsidR="009E4727" w:rsidRPr="005177EF" w:rsidTr="001D1480">
        <w:trPr>
          <w:tblCellSpacing w:w="0" w:type="dxa"/>
        </w:trPr>
        <w:tc>
          <w:tcPr>
            <w:tcW w:w="9645" w:type="dxa"/>
          </w:tcPr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1. Информацията, съдържаща се в …………………….. (посочват се конкретна част/части от техническото предложение) от техническото ни предложение, да се счита за конфиденциална, тъй като съдържа технически и/или търговски тайни (вярното се подчертава). </w:t>
            </w:r>
          </w:p>
        </w:tc>
      </w:tr>
      <w:tr w:rsidR="009E4727" w:rsidRPr="005177EF" w:rsidTr="001D1480">
        <w:trPr>
          <w:tblCellSpacing w:w="0" w:type="dxa"/>
        </w:trPr>
        <w:tc>
          <w:tcPr>
            <w:tcW w:w="9645" w:type="dxa"/>
          </w:tcPr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2. Не бихме желали информацията по т. 1 да бъде разкривана от възложителя, освен в предвидените от закона случаи.</w:t>
            </w:r>
          </w:p>
        </w:tc>
      </w:tr>
    </w:tbl>
    <w:p w:rsidR="009E4727" w:rsidRDefault="009E4727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18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718"/>
      </w:tblGrid>
      <w:tr w:rsidR="009E4727" w:rsidRPr="005177EF" w:rsidTr="001D1480">
        <w:trPr>
          <w:tblCellSpacing w:w="0" w:type="dxa"/>
        </w:trPr>
        <w:tc>
          <w:tcPr>
            <w:tcW w:w="9718" w:type="dxa"/>
          </w:tcPr>
          <w:p w:rsidR="009E4727" w:rsidRPr="005177EF" w:rsidRDefault="009E472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27" w:rsidRPr="005177EF" w:rsidRDefault="009E4727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Име и фамилия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Подпис (и печат)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</w:p>
        </w:tc>
      </w:tr>
    </w:tbl>
    <w:p w:rsidR="009E4727" w:rsidRPr="00F34D6A" w:rsidRDefault="009E4727" w:rsidP="002A562A">
      <w:pPr>
        <w:ind w:firstLine="720"/>
        <w:jc w:val="center"/>
        <w:rPr>
          <w:rFonts w:cs="Times New Roman"/>
        </w:rPr>
      </w:pPr>
      <w:r w:rsidRPr="00BA56DC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Забележка: Образеца </w:t>
      </w:r>
      <w:r w:rsidRPr="00BA56DC">
        <w:rPr>
          <w:rFonts w:ascii="Times New Roman" w:hAnsi="Times New Roman" w:cs="Times New Roman"/>
          <w:b/>
          <w:i/>
          <w:sz w:val="24"/>
          <w:szCs w:val="24"/>
        </w:rPr>
        <w:t>се подава за всяка една позиция по отделно</w:t>
      </w:r>
      <w:r w:rsidRPr="00BA56DC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BA56DC">
        <w:rPr>
          <w:rFonts w:ascii="Times New Roman" w:hAnsi="Times New Roman" w:cs="Times New Roman"/>
          <w:b/>
          <w:i/>
          <w:sz w:val="24"/>
          <w:szCs w:val="24"/>
        </w:rPr>
        <w:t>!</w:t>
      </w:r>
    </w:p>
    <w:sectPr w:rsidR="009E4727" w:rsidRPr="00F34D6A" w:rsidSect="007D610F">
      <w:pgSz w:w="12240" w:h="15840"/>
      <w:pgMar w:top="1079" w:right="72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727" w:rsidRDefault="009E4727">
      <w:r>
        <w:separator/>
      </w:r>
    </w:p>
  </w:endnote>
  <w:endnote w:type="continuationSeparator" w:id="0">
    <w:p w:rsidR="009E4727" w:rsidRDefault="009E4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727" w:rsidRDefault="009E4727">
      <w:r>
        <w:separator/>
      </w:r>
    </w:p>
  </w:footnote>
  <w:footnote w:type="continuationSeparator" w:id="0">
    <w:p w:rsidR="009E4727" w:rsidRDefault="009E47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7B9B"/>
    <w:rsid w:val="0001137C"/>
    <w:rsid w:val="000248C4"/>
    <w:rsid w:val="00035CFB"/>
    <w:rsid w:val="00073F7D"/>
    <w:rsid w:val="00092365"/>
    <w:rsid w:val="00144DD8"/>
    <w:rsid w:val="0014616E"/>
    <w:rsid w:val="001D1480"/>
    <w:rsid w:val="00243C93"/>
    <w:rsid w:val="00247B21"/>
    <w:rsid w:val="00280929"/>
    <w:rsid w:val="002876B3"/>
    <w:rsid w:val="002A562A"/>
    <w:rsid w:val="002D422F"/>
    <w:rsid w:val="0035389D"/>
    <w:rsid w:val="003A3ED8"/>
    <w:rsid w:val="003C08AD"/>
    <w:rsid w:val="003C6224"/>
    <w:rsid w:val="00402E5C"/>
    <w:rsid w:val="00403677"/>
    <w:rsid w:val="00417EA7"/>
    <w:rsid w:val="0047208B"/>
    <w:rsid w:val="004B379B"/>
    <w:rsid w:val="004D1211"/>
    <w:rsid w:val="004E745B"/>
    <w:rsid w:val="004F2E42"/>
    <w:rsid w:val="00514004"/>
    <w:rsid w:val="005177EF"/>
    <w:rsid w:val="00517F77"/>
    <w:rsid w:val="00525117"/>
    <w:rsid w:val="005D7D46"/>
    <w:rsid w:val="00612A08"/>
    <w:rsid w:val="006304B4"/>
    <w:rsid w:val="00646B2E"/>
    <w:rsid w:val="006E53AE"/>
    <w:rsid w:val="006F5C74"/>
    <w:rsid w:val="007A68F9"/>
    <w:rsid w:val="007D610F"/>
    <w:rsid w:val="007F175E"/>
    <w:rsid w:val="0084402C"/>
    <w:rsid w:val="00857C45"/>
    <w:rsid w:val="00883461"/>
    <w:rsid w:val="008904F2"/>
    <w:rsid w:val="008B0600"/>
    <w:rsid w:val="00914CF4"/>
    <w:rsid w:val="00925E92"/>
    <w:rsid w:val="00932FD4"/>
    <w:rsid w:val="00971C43"/>
    <w:rsid w:val="009B3537"/>
    <w:rsid w:val="009B4546"/>
    <w:rsid w:val="009D27B5"/>
    <w:rsid w:val="009D4B78"/>
    <w:rsid w:val="009E4727"/>
    <w:rsid w:val="00A13ADD"/>
    <w:rsid w:val="00A83BF8"/>
    <w:rsid w:val="00AB15FA"/>
    <w:rsid w:val="00B06B2B"/>
    <w:rsid w:val="00B11344"/>
    <w:rsid w:val="00B23AD6"/>
    <w:rsid w:val="00B52906"/>
    <w:rsid w:val="00B72438"/>
    <w:rsid w:val="00BA56DC"/>
    <w:rsid w:val="00BA6D2C"/>
    <w:rsid w:val="00BC7AF8"/>
    <w:rsid w:val="00BF557D"/>
    <w:rsid w:val="00C52282"/>
    <w:rsid w:val="00C81567"/>
    <w:rsid w:val="00D12EE9"/>
    <w:rsid w:val="00D63CDE"/>
    <w:rsid w:val="00DF0F22"/>
    <w:rsid w:val="00EF18C2"/>
    <w:rsid w:val="00F03542"/>
    <w:rsid w:val="00F3072E"/>
    <w:rsid w:val="00F34D6A"/>
    <w:rsid w:val="00F42513"/>
    <w:rsid w:val="00F657EE"/>
    <w:rsid w:val="00F74961"/>
    <w:rsid w:val="00FE5C52"/>
    <w:rsid w:val="00FF2D1C"/>
    <w:rsid w:val="00FF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7A68F9"/>
    <w:rPr>
      <w:rFonts w:ascii="Times New Roman" w:hAnsi="Times New Roman" w:cs="Times New Roman"/>
      <w:sz w:val="24"/>
      <w:szCs w:val="24"/>
      <w:lang w:val="bg-BG"/>
    </w:rPr>
  </w:style>
  <w:style w:type="character" w:customStyle="1" w:styleId="5pt">
    <w:name w:val="Основной текст + 5 pt"/>
    <w:aliases w:val="Полужирный,Интервал 0 pt"/>
    <w:uiPriority w:val="99"/>
    <w:rsid w:val="00247B21"/>
    <w:rPr>
      <w:rFonts w:ascii="Arial" w:hAnsi="Arial"/>
      <w:b/>
      <w:spacing w:val="2"/>
      <w:sz w:val="1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02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242</Words>
  <Characters>1381</Characters>
  <Application>Microsoft Office Outlook</Application>
  <DocSecurity>0</DocSecurity>
  <Lines>0</Lines>
  <Paragraphs>0</Paragraphs>
  <ScaleCrop>false</ScaleCrop>
  <Company>XARA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9</dc:title>
  <dc:subject/>
  <dc:creator>staroselci</dc:creator>
  <cp:keywords/>
  <dc:description/>
  <cp:lastModifiedBy>ISKAR 7</cp:lastModifiedBy>
  <cp:revision>31</cp:revision>
  <dcterms:created xsi:type="dcterms:W3CDTF">2015-01-04T09:18:00Z</dcterms:created>
  <dcterms:modified xsi:type="dcterms:W3CDTF">2016-03-22T11:19:00Z</dcterms:modified>
</cp:coreProperties>
</file>